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BB386" w14:textId="77777777" w:rsidR="0006110B" w:rsidRPr="00DF3470" w:rsidRDefault="00997F14" w:rsidP="0006110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06110B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2030314" w14:textId="77777777" w:rsidR="0006110B" w:rsidRPr="00DF3470" w:rsidRDefault="0006110B" w:rsidP="000611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9A0994" w14:textId="77777777" w:rsidR="0006110B" w:rsidRDefault="0006110B" w:rsidP="000611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86E6183" w14:textId="77777777" w:rsidR="0006110B" w:rsidRPr="00E91775" w:rsidRDefault="0006110B" w:rsidP="0006110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F879F66" w14:textId="77777777" w:rsidR="0006110B" w:rsidRPr="00DF3470" w:rsidRDefault="0006110B" w:rsidP="0006110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pracy i ubezpieczeń społecznych – panel pism procesowych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C16C43" w14:textId="77777777" w:rsidR="00D40D18" w:rsidRDefault="00412E1D" w:rsidP="00D40D1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  <w:p w14:paraId="3B9DBAFE" w14:textId="3B4CF78B" w:rsidR="00412E1D" w:rsidRPr="009C54AE" w:rsidRDefault="00412E1D" w:rsidP="00D40D1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01199E9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40D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D40D1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60F426D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27835241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3F75BD4" w14:textId="77777777" w:rsidR="00861210" w:rsidRPr="009C54AE" w:rsidRDefault="00861210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77777777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0055123A" w14:textId="77777777" w:rsidR="00412E1D" w:rsidRPr="009C54AE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70597810" w:rsidR="00412E1D" w:rsidRPr="00C05F44" w:rsidRDefault="00E62BC5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praktyczne zastosowanie norm prawa pracy i ubezpieczeń społecznych.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7777777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 metodologii sporządzania pism procesowych z zakresu prawa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ubezpieczeń społecznych.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12E1D" w:rsidRPr="009C54AE" w14:paraId="1CB78892" w14:textId="77777777" w:rsidTr="00D416B5">
        <w:tc>
          <w:tcPr>
            <w:tcW w:w="1701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D416B5">
        <w:tc>
          <w:tcPr>
            <w:tcW w:w="1701" w:type="dxa"/>
          </w:tcPr>
          <w:p w14:paraId="47FEFED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3419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i rozszerzoną wiedzę  z zakresu prawa pracy i ubezpieczeń społecznych.</w:t>
            </w:r>
          </w:p>
        </w:tc>
        <w:tc>
          <w:tcPr>
            <w:tcW w:w="1873" w:type="dxa"/>
          </w:tcPr>
          <w:p w14:paraId="7279171F" w14:textId="77777777" w:rsidR="00412E1D" w:rsidRPr="00F0569B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D416B5">
        <w:tc>
          <w:tcPr>
            <w:tcW w:w="1701" w:type="dxa"/>
          </w:tcPr>
          <w:p w14:paraId="7F13A6F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F9A52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pracy i ubezpieczeń społecznych.</w:t>
            </w:r>
          </w:p>
        </w:tc>
        <w:tc>
          <w:tcPr>
            <w:tcW w:w="1873" w:type="dxa"/>
          </w:tcPr>
          <w:p w14:paraId="17429FF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D416B5">
        <w:tc>
          <w:tcPr>
            <w:tcW w:w="1701" w:type="dxa"/>
          </w:tcPr>
          <w:p w14:paraId="76C87252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D6A742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prawniczego oraz zna i rozumie podstawowe pojęcia prawa pracy i ubezpieczeń społecznych.</w:t>
            </w:r>
          </w:p>
        </w:tc>
        <w:tc>
          <w:tcPr>
            <w:tcW w:w="1873" w:type="dxa"/>
          </w:tcPr>
          <w:p w14:paraId="7FDB3F0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D416B5">
        <w:tc>
          <w:tcPr>
            <w:tcW w:w="1701" w:type="dxa"/>
          </w:tcPr>
          <w:p w14:paraId="20F06E1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BB16B5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z zakresu prawa pracy i ubezpieczeń społecznych i interpretować je z wykorzystaniem języka prawniczego</w:t>
            </w:r>
          </w:p>
        </w:tc>
        <w:tc>
          <w:tcPr>
            <w:tcW w:w="1873" w:type="dxa"/>
          </w:tcPr>
          <w:p w14:paraId="1E62EEC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D416B5">
        <w:tc>
          <w:tcPr>
            <w:tcW w:w="1701" w:type="dxa"/>
          </w:tcPr>
          <w:p w14:paraId="20475C1F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A5D9A4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umiejętność samodzielnego proponowania rozwiązań posiada umiejętność sporządzania podstawowych dokumentów oraz pism procesowych z zakresu prawa pracy i ubezpieczeń społecznych.</w:t>
            </w:r>
          </w:p>
        </w:tc>
        <w:tc>
          <w:tcPr>
            <w:tcW w:w="1873" w:type="dxa"/>
          </w:tcPr>
          <w:p w14:paraId="319B544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D416B5">
        <w:tc>
          <w:tcPr>
            <w:tcW w:w="1701" w:type="dxa"/>
          </w:tcPr>
          <w:p w14:paraId="131303B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B8319D6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z zakresu prawa pracy i ubezpieczeń społecznych do normy lub norm prawnych.</w:t>
            </w:r>
          </w:p>
        </w:tc>
        <w:tc>
          <w:tcPr>
            <w:tcW w:w="1873" w:type="dxa"/>
          </w:tcPr>
          <w:p w14:paraId="4F831F1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D416B5">
        <w:tc>
          <w:tcPr>
            <w:tcW w:w="1701" w:type="dxa"/>
          </w:tcPr>
          <w:p w14:paraId="253B5C5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1532909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problemów z zakresu prawa pracy i ubezpieczeń społecznych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1E5A2287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D416B5">
        <w:tc>
          <w:tcPr>
            <w:tcW w:w="1701" w:type="dxa"/>
          </w:tcPr>
          <w:p w14:paraId="1783656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6D5F41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wystąpień ustnych dotyczących zagadnień i problemów prawnych z zakresu prawa pracy i ubezpieczeń społecznych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7902E94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12E1D" w:rsidRPr="009C54AE" w14:paraId="4933D299" w14:textId="77777777" w:rsidTr="00D416B5">
        <w:tc>
          <w:tcPr>
            <w:tcW w:w="1701" w:type="dxa"/>
          </w:tcPr>
          <w:p w14:paraId="5043FAD8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AFB1E63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  grupie przy przygotowaniu pism z zakresu prawa pracy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ubezpieczeń społecznych. Potrafi kierować pracą grupy oraz przyjmuje w niej różne role.</w:t>
            </w:r>
          </w:p>
        </w:tc>
        <w:tc>
          <w:tcPr>
            <w:tcW w:w="1873" w:type="dxa"/>
          </w:tcPr>
          <w:p w14:paraId="6EC9A7B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  <w:tr w:rsidR="00412E1D" w:rsidRPr="009C54AE" w14:paraId="32C7B38F" w14:textId="77777777" w:rsidTr="00D416B5">
        <w:tc>
          <w:tcPr>
            <w:tcW w:w="1701" w:type="dxa"/>
          </w:tcPr>
          <w:p w14:paraId="64231D8F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3231D8F5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 zajmującego się sprawami z zakresu prawa pracy i ubezpieczeń społecznych.</w:t>
            </w:r>
          </w:p>
        </w:tc>
        <w:tc>
          <w:tcPr>
            <w:tcW w:w="1873" w:type="dxa"/>
          </w:tcPr>
          <w:p w14:paraId="3D5CF8F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D416B5">
        <w:tc>
          <w:tcPr>
            <w:tcW w:w="9639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D416B5">
        <w:tc>
          <w:tcPr>
            <w:tcW w:w="9639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42D11AE2" w14:textId="77777777" w:rsidTr="00D416B5">
        <w:tc>
          <w:tcPr>
            <w:tcW w:w="9639" w:type="dxa"/>
          </w:tcPr>
          <w:p w14:paraId="162FCCD1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269BD542" w14:textId="77777777" w:rsidTr="00D416B5">
        <w:tc>
          <w:tcPr>
            <w:tcW w:w="9639" w:type="dxa"/>
          </w:tcPr>
          <w:p w14:paraId="6B012957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D416B5">
        <w:tc>
          <w:tcPr>
            <w:tcW w:w="9639" w:type="dxa"/>
          </w:tcPr>
          <w:p w14:paraId="3E714E46" w14:textId="77777777" w:rsidR="00412E1D" w:rsidRPr="009C54AE" w:rsidRDefault="00412E1D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D416B5">
        <w:tc>
          <w:tcPr>
            <w:tcW w:w="9639" w:type="dxa"/>
          </w:tcPr>
          <w:p w14:paraId="46C91B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pozwu- odwołania pracownika od wypowiedzenia umowy o pracę przez pracodawcę o przywrócenie do pracy i odszkodowanie.</w:t>
            </w:r>
          </w:p>
        </w:tc>
      </w:tr>
      <w:tr w:rsidR="00412E1D" w:rsidRPr="009C54AE" w14:paraId="0024453C" w14:textId="77777777" w:rsidTr="00D416B5">
        <w:tc>
          <w:tcPr>
            <w:tcW w:w="9639" w:type="dxa"/>
          </w:tcPr>
          <w:p w14:paraId="00F2DD66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od rozwiązania przez pracodawcę umowy o pracę bez wypowiedzenia z winy pracownika.</w:t>
            </w:r>
          </w:p>
        </w:tc>
      </w:tr>
      <w:tr w:rsidR="00412E1D" w:rsidRPr="009C54AE" w14:paraId="0902F098" w14:textId="77777777" w:rsidTr="00D416B5">
        <w:tc>
          <w:tcPr>
            <w:tcW w:w="9639" w:type="dxa"/>
          </w:tcPr>
          <w:p w14:paraId="0A80C4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uchylenie przez sąd pracy kary porządkowej.</w:t>
            </w:r>
          </w:p>
        </w:tc>
      </w:tr>
      <w:tr w:rsidR="00412E1D" w:rsidRPr="009C54AE" w14:paraId="0C9C1E33" w14:textId="77777777" w:rsidTr="00D416B5">
        <w:tc>
          <w:tcPr>
            <w:tcW w:w="9639" w:type="dxa"/>
          </w:tcPr>
          <w:p w14:paraId="50D4BE7A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za szkody wyrządzone przez pracownika w mieniu pracodawcy.</w:t>
            </w:r>
          </w:p>
        </w:tc>
      </w:tr>
      <w:tr w:rsidR="00412E1D" w:rsidRPr="009C54AE" w14:paraId="7F18569A" w14:textId="77777777" w:rsidTr="00D416B5">
        <w:tc>
          <w:tcPr>
            <w:tcW w:w="9639" w:type="dxa"/>
          </w:tcPr>
          <w:p w14:paraId="5C3F2FC4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odszkodowania z powodu naruszenia zasady równego traktowania (dyskryminacji) pracownika w zatrudnieniu.</w:t>
            </w:r>
          </w:p>
        </w:tc>
      </w:tr>
      <w:tr w:rsidR="00412E1D" w:rsidRPr="009C54AE" w14:paraId="4009B32B" w14:textId="77777777" w:rsidTr="00D416B5">
        <w:tc>
          <w:tcPr>
            <w:tcW w:w="9639" w:type="dxa"/>
          </w:tcPr>
          <w:p w14:paraId="63BF616E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zadośćuczynienia lub odszkodowania z powodu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4D7FD999" w14:textId="77777777" w:rsidTr="00D416B5">
        <w:tc>
          <w:tcPr>
            <w:tcW w:w="9639" w:type="dxa"/>
          </w:tcPr>
          <w:p w14:paraId="4F2B5C46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 powodu naruszenia przez pracownika zakazu konkurencji w czasie trwania stosunku pracy.</w:t>
            </w:r>
          </w:p>
        </w:tc>
      </w:tr>
      <w:tr w:rsidR="00412E1D" w:rsidRPr="009C54AE" w14:paraId="69C11277" w14:textId="77777777" w:rsidTr="00D416B5">
        <w:tc>
          <w:tcPr>
            <w:tcW w:w="9639" w:type="dxa"/>
          </w:tcPr>
          <w:p w14:paraId="3CCB9933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wynagrodzenia za pracę. </w:t>
            </w:r>
          </w:p>
        </w:tc>
      </w:tr>
      <w:tr w:rsidR="00412E1D" w:rsidRPr="009C54AE" w14:paraId="078E30FF" w14:textId="77777777" w:rsidTr="00D416B5">
        <w:tc>
          <w:tcPr>
            <w:tcW w:w="9639" w:type="dxa"/>
          </w:tcPr>
          <w:p w14:paraId="2EEE5060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wynagrodzenia za pracę z tytułu pracy w godzinach nadliczbowych.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Analiza aktów normatywnych, dyskusja, praca w grupach, przygotowanie projektu aktu prawnego.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335FE30B" w:rsidR="00412E1D" w:rsidRPr="009C54AE" w:rsidRDefault="00E62BC5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0" w:name="_GoBack"/>
      <w:bookmarkEnd w:id="0"/>
      <w:r w:rsidR="00412E1D"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D416B5">
        <w:tc>
          <w:tcPr>
            <w:tcW w:w="1962" w:type="dxa"/>
          </w:tcPr>
          <w:p w14:paraId="200936CA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ćwiczeń.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F07436" w14:textId="36A708C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93108" w14:textId="18AADF38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21C9E" w14:textId="7950B8D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09349" w14:textId="64AF1662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5BAF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3C50297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6A53420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(red.) „Prawo pracy i ubezpieczeń społecznych </w:t>
            </w:r>
          </w:p>
          <w:p w14:paraId="1718B5D3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(red) „Prawo pracy”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334F3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„Zbiorowe prawo pracy. Zarys sytemu”</w:t>
            </w:r>
          </w:p>
          <w:p w14:paraId="387319F5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Jedrasik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-Jankowska  „Pojęcie i konstrukcje prawne ubezpieczenia społecznego”</w:t>
            </w:r>
          </w:p>
          <w:p w14:paraId="32B7910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7C2C4" w14:textId="77777777" w:rsidR="0008291A" w:rsidRDefault="0008291A" w:rsidP="00C16ABF">
      <w:pPr>
        <w:spacing w:after="0" w:line="240" w:lineRule="auto"/>
      </w:pPr>
      <w:r>
        <w:separator/>
      </w:r>
    </w:p>
  </w:endnote>
  <w:endnote w:type="continuationSeparator" w:id="0">
    <w:p w14:paraId="3BB9C88F" w14:textId="77777777" w:rsidR="0008291A" w:rsidRDefault="000829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EEAA8" w14:textId="77777777" w:rsidR="0008291A" w:rsidRDefault="0008291A" w:rsidP="00C16ABF">
      <w:pPr>
        <w:spacing w:after="0" w:line="240" w:lineRule="auto"/>
      </w:pPr>
      <w:r>
        <w:separator/>
      </w:r>
    </w:p>
  </w:footnote>
  <w:footnote w:type="continuationSeparator" w:id="0">
    <w:p w14:paraId="716F008B" w14:textId="77777777" w:rsidR="0008291A" w:rsidRDefault="0008291A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5CA"/>
    <w:rsid w:val="000077B4"/>
    <w:rsid w:val="00015B8F"/>
    <w:rsid w:val="00022ECE"/>
    <w:rsid w:val="00042A51"/>
    <w:rsid w:val="00042D2E"/>
    <w:rsid w:val="00044C82"/>
    <w:rsid w:val="0006110B"/>
    <w:rsid w:val="00070ED6"/>
    <w:rsid w:val="000742DC"/>
    <w:rsid w:val="0008291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21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1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BC5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0C112-BE6A-4907-9962-9122805D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2023-10-16T12:35:00Z</dcterms:created>
  <dcterms:modified xsi:type="dcterms:W3CDTF">2024-08-23T11:12:00Z</dcterms:modified>
</cp:coreProperties>
</file>